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403C9" w14:textId="42A7A016" w:rsidR="0056725A" w:rsidRPr="00D71ADB" w:rsidRDefault="00A6488F" w:rsidP="00410159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0</w:t>
      </w:r>
      <w:r w:rsidR="007279D9">
        <w:rPr>
          <w:rFonts w:ascii="Arial" w:hAnsi="Arial" w:cs="Arial"/>
          <w:b/>
          <w:sz w:val="44"/>
          <w:szCs w:val="44"/>
        </w:rPr>
        <w:t>.1</w:t>
      </w:r>
      <w:r w:rsidR="009325D7" w:rsidRPr="00410159">
        <w:rPr>
          <w:rFonts w:ascii="Arial" w:hAnsi="Arial" w:cs="Arial"/>
          <w:b/>
          <w:sz w:val="44"/>
          <w:szCs w:val="44"/>
        </w:rPr>
        <w:t xml:space="preserve">: </w:t>
      </w:r>
      <w:r w:rsidR="00787FBE">
        <w:rPr>
          <w:rFonts w:ascii="Arial" w:hAnsi="Arial" w:cs="Arial"/>
          <w:b/>
          <w:sz w:val="44"/>
          <w:szCs w:val="44"/>
        </w:rPr>
        <w:t>Bread Mold Investigation Set Up Worksheet</w:t>
      </w:r>
    </w:p>
    <w:p w14:paraId="7DB3E795" w14:textId="12F0186B" w:rsidR="004911B5" w:rsidRPr="004911B5" w:rsidRDefault="004911B5" w:rsidP="0056725A">
      <w:pPr>
        <w:rPr>
          <w:rFonts w:ascii="Arial" w:hAnsi="Arial" w:cs="Arial"/>
          <w:sz w:val="22"/>
          <w:szCs w:val="22"/>
        </w:rPr>
      </w:pPr>
      <w:r w:rsidRPr="004911B5">
        <w:rPr>
          <w:rFonts w:ascii="Arial" w:hAnsi="Arial" w:cs="Arial"/>
          <w:sz w:val="22"/>
          <w:szCs w:val="22"/>
        </w:rPr>
        <w:t xml:space="preserve">Over the next week you will grow decomposers </w:t>
      </w:r>
      <w:r w:rsidR="00B71988">
        <w:rPr>
          <w:rFonts w:ascii="Arial" w:hAnsi="Arial" w:cs="Arial"/>
          <w:sz w:val="22"/>
          <w:szCs w:val="22"/>
        </w:rPr>
        <w:t>in</w:t>
      </w:r>
      <w:r w:rsidRPr="004911B5">
        <w:rPr>
          <w:rFonts w:ascii="Arial" w:hAnsi="Arial" w:cs="Arial"/>
          <w:sz w:val="22"/>
          <w:szCs w:val="22"/>
        </w:rPr>
        <w:t xml:space="preserve"> each of your Petri dishes. You will keep track of the mass change of your dishes as the decomposers grow and make observations of decomposer growth. On the last day</w:t>
      </w:r>
      <w:r w:rsidR="00881550">
        <w:rPr>
          <w:rFonts w:ascii="Arial" w:hAnsi="Arial" w:cs="Arial"/>
          <w:sz w:val="22"/>
          <w:szCs w:val="22"/>
        </w:rPr>
        <w:t>,</w:t>
      </w:r>
      <w:r w:rsidRPr="004911B5">
        <w:rPr>
          <w:rFonts w:ascii="Arial" w:hAnsi="Arial" w:cs="Arial"/>
          <w:sz w:val="22"/>
          <w:szCs w:val="22"/>
        </w:rPr>
        <w:t xml:space="preserve"> you will observe the color of BTB in a sealed chamber with the </w:t>
      </w:r>
      <w:r w:rsidR="003320BA">
        <w:rPr>
          <w:rFonts w:ascii="Arial" w:hAnsi="Arial" w:cs="Arial"/>
          <w:sz w:val="22"/>
          <w:szCs w:val="22"/>
        </w:rPr>
        <w:t>bread and mold</w:t>
      </w:r>
      <w:r w:rsidRPr="004911B5">
        <w:rPr>
          <w:rFonts w:ascii="Arial" w:hAnsi="Arial" w:cs="Arial"/>
          <w:sz w:val="22"/>
          <w:szCs w:val="22"/>
        </w:rPr>
        <w:t>. But first we need to provide some food and water for the decomposers.</w:t>
      </w:r>
    </w:p>
    <w:p w14:paraId="533754D9" w14:textId="77777777" w:rsidR="004911B5" w:rsidRDefault="004911B5" w:rsidP="0056725A">
      <w:pPr>
        <w:rPr>
          <w:rFonts w:ascii="Arial" w:hAnsi="Arial" w:cs="Arial"/>
          <w:sz w:val="22"/>
          <w:szCs w:val="22"/>
        </w:rPr>
      </w:pPr>
    </w:p>
    <w:p w14:paraId="344209A4" w14:textId="77777777" w:rsidR="0056725A" w:rsidRDefault="00611DF7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 will need (for each person):</w:t>
      </w:r>
    </w:p>
    <w:p w14:paraId="03B817B0" w14:textId="6BAE2BA5" w:rsidR="00611DF7" w:rsidRDefault="00F3374A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slice of bread</w:t>
      </w:r>
    </w:p>
    <w:p w14:paraId="48716A11" w14:textId="38652265" w:rsidR="00611DF7" w:rsidRDefault="00F3374A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Petri dish</w:t>
      </w:r>
    </w:p>
    <w:p w14:paraId="41FEF1AE" w14:textId="56B654DF" w:rsidR="00611DF7" w:rsidRDefault="00F3374A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label and marker to label your Petri dish </w:t>
      </w:r>
    </w:p>
    <w:p w14:paraId="3E7E8014" w14:textId="77777777" w:rsidR="00F917FF" w:rsidRDefault="00F917FF" w:rsidP="00343E76">
      <w:pPr>
        <w:rPr>
          <w:rFonts w:ascii="Arial" w:hAnsi="Arial" w:cs="Arial"/>
          <w:sz w:val="22"/>
          <w:szCs w:val="22"/>
        </w:rPr>
      </w:pPr>
    </w:p>
    <w:p w14:paraId="5CD11005" w14:textId="481100B0" w:rsidR="00343E76" w:rsidRPr="00343E76" w:rsidRDefault="00343E76" w:rsidP="00343E7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 will need (for each group)</w:t>
      </w:r>
    </w:p>
    <w:p w14:paraId="6D087B29" w14:textId="6AE9810A" w:rsidR="00343E76" w:rsidRDefault="00343E76" w:rsidP="00343E76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spray bottle with water</w:t>
      </w:r>
    </w:p>
    <w:p w14:paraId="31EA5021" w14:textId="47AE0C88" w:rsidR="00AA568D" w:rsidRDefault="00AA568D" w:rsidP="00343E76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roll of tape</w:t>
      </w:r>
    </w:p>
    <w:p w14:paraId="7B2398BE" w14:textId="006DD5D0" w:rsidR="00A36A05" w:rsidRDefault="00A36A05" w:rsidP="00343E76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digital balance</w:t>
      </w:r>
    </w:p>
    <w:p w14:paraId="681327CC" w14:textId="77777777" w:rsidR="00343E76" w:rsidRPr="00343E76" w:rsidRDefault="00343E76" w:rsidP="00343E76">
      <w:pPr>
        <w:rPr>
          <w:rFonts w:ascii="Arial" w:hAnsi="Arial" w:cs="Arial"/>
          <w:sz w:val="22"/>
          <w:szCs w:val="22"/>
        </w:rPr>
      </w:pPr>
    </w:p>
    <w:p w14:paraId="6C8A8271" w14:textId="77777777" w:rsidR="0056725A" w:rsidRDefault="00611DF7" w:rsidP="00611DF7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Follow the procedures below to set up your investigation. Put a check in the box when each step has been completed.</w:t>
      </w:r>
    </w:p>
    <w:p w14:paraId="18BB07EA" w14:textId="185E462D" w:rsidR="007E0C7D" w:rsidRPr="00611DF7" w:rsidRDefault="008337B8" w:rsidP="001906F0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Prepare your Petri dish.</w:t>
      </w:r>
    </w:p>
    <w:p w14:paraId="5A2B4DFC" w14:textId="301900E9" w:rsidR="00611DF7" w:rsidRDefault="009753AF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Obtain one Petri dish and label </w:t>
      </w:r>
      <w:r w:rsidR="00A36A05">
        <w:rPr>
          <w:rFonts w:ascii="Arial" w:hAnsi="Arial" w:cs="Arial"/>
          <w:sz w:val="22"/>
          <w:szCs w:val="22"/>
        </w:rPr>
        <w:t>the lid</w:t>
      </w:r>
      <w:r>
        <w:rPr>
          <w:rFonts w:ascii="Arial" w:hAnsi="Arial" w:cs="Arial"/>
          <w:sz w:val="22"/>
          <w:szCs w:val="22"/>
        </w:rPr>
        <w:t xml:space="preserve"> with your name and your group name</w:t>
      </w:r>
      <w:r w:rsidR="00611DF7">
        <w:rPr>
          <w:rFonts w:ascii="Arial" w:hAnsi="Arial" w:cs="Arial"/>
          <w:sz w:val="22"/>
          <w:szCs w:val="22"/>
        </w:rPr>
        <w:t>.</w:t>
      </w:r>
    </w:p>
    <w:p w14:paraId="4A5B9C4E" w14:textId="349B3AD5" w:rsidR="00611DF7" w:rsidRPr="000A3725" w:rsidRDefault="00F4436E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F4436E">
        <w:rPr>
          <w:rFonts w:ascii="Arial" w:hAnsi="Arial" w:cs="Arial"/>
          <w:sz w:val="22"/>
          <w:szCs w:val="22"/>
        </w:rPr>
        <w:t>Take one slice of bread and use the bottom of the Petri dish like a cookie cutter to ex</w:t>
      </w:r>
      <w:r w:rsidRPr="000A3725">
        <w:rPr>
          <w:rFonts w:ascii="Arial" w:hAnsi="Arial" w:cs="Arial"/>
          <w:sz w:val="22"/>
          <w:szCs w:val="22"/>
        </w:rPr>
        <w:t>tract a round piece of bread that fills the bottom of the Petri dish.</w:t>
      </w:r>
    </w:p>
    <w:p w14:paraId="7E1EAA57" w14:textId="3BA97812" w:rsidR="00F45BDA" w:rsidRPr="000A3725" w:rsidRDefault="000A3725" w:rsidP="00F73C98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0A3725">
        <w:rPr>
          <w:rFonts w:ascii="Arial" w:hAnsi="Arial" w:cs="Arial"/>
          <w:sz w:val="22"/>
          <w:szCs w:val="22"/>
        </w:rPr>
        <w:t>Spray the bread with water so that it is damp for the investigation. Place the labeled lid on top of the damp bread</w:t>
      </w:r>
      <w:r w:rsidR="00F45BDA" w:rsidRPr="000A3725">
        <w:rPr>
          <w:rFonts w:ascii="Arial" w:hAnsi="Arial" w:cs="Arial"/>
          <w:sz w:val="22"/>
          <w:szCs w:val="22"/>
        </w:rPr>
        <w:t>.</w:t>
      </w:r>
    </w:p>
    <w:p w14:paraId="19999BE3" w14:textId="1C4A6277" w:rsidR="00A36A05" w:rsidRPr="00A36A05" w:rsidRDefault="006437CA" w:rsidP="00A36A05">
      <w:pPr>
        <w:pStyle w:val="ListParagraph"/>
        <w:numPr>
          <w:ilvl w:val="0"/>
          <w:numId w:val="6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Tape your Petri dish closed</w:t>
      </w:r>
      <w:r w:rsidR="00F45BDA">
        <w:rPr>
          <w:rFonts w:ascii="Arial" w:hAnsi="Arial" w:cs="Arial"/>
          <w:sz w:val="22"/>
          <w:szCs w:val="22"/>
        </w:rPr>
        <w:t>.</w:t>
      </w:r>
      <w:r w:rsidR="00611DF7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</w:p>
    <w:p w14:paraId="050D7ED6" w14:textId="2ADE01E5" w:rsidR="0056725A" w:rsidRPr="000E6DD6" w:rsidRDefault="000E6DD6" w:rsidP="00611DF7">
      <w:pPr>
        <w:pStyle w:val="ListParagraph"/>
        <w:numPr>
          <w:ilvl w:val="0"/>
          <w:numId w:val="1"/>
        </w:numPr>
        <w:spacing w:before="120" w:after="120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Record the mass of your Petri dish and bread</w:t>
      </w:r>
      <w:r w:rsidR="00E9210D">
        <w:rPr>
          <w:rFonts w:ascii="Arial" w:hAnsi="Arial" w:cs="Arial"/>
          <w:b/>
        </w:rPr>
        <w:t xml:space="preserve"> for you and your group</w:t>
      </w:r>
      <w:r>
        <w:rPr>
          <w:rFonts w:ascii="Arial" w:hAnsi="Arial" w:cs="Arial"/>
          <w:b/>
        </w:rPr>
        <w:t>.</w:t>
      </w:r>
    </w:p>
    <w:p w14:paraId="48AFAC10" w14:textId="35365E1A" w:rsidR="00781E91" w:rsidRDefault="00E95526" w:rsidP="00F85469">
      <w:pPr>
        <w:pStyle w:val="ListParagraph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F73C98">
        <w:rPr>
          <w:rFonts w:ascii="Arial" w:hAnsi="Arial" w:cs="Arial"/>
          <w:sz w:val="22"/>
          <w:szCs w:val="22"/>
        </w:rPr>
        <w:t xml:space="preserve">Measure the mass of your </w:t>
      </w:r>
      <w:r>
        <w:rPr>
          <w:rFonts w:ascii="Arial" w:hAnsi="Arial" w:cs="Arial"/>
          <w:sz w:val="22"/>
          <w:szCs w:val="22"/>
        </w:rPr>
        <w:t xml:space="preserve">sealed </w:t>
      </w:r>
      <w:r w:rsidRPr="00F73C98">
        <w:rPr>
          <w:rFonts w:ascii="Arial" w:hAnsi="Arial" w:cs="Arial"/>
          <w:sz w:val="22"/>
          <w:szCs w:val="22"/>
        </w:rPr>
        <w:t>dish</w:t>
      </w:r>
      <w:r>
        <w:rPr>
          <w:rFonts w:ascii="Arial" w:hAnsi="Arial" w:cs="Arial"/>
          <w:sz w:val="22"/>
          <w:szCs w:val="22"/>
        </w:rPr>
        <w:t xml:space="preserve"> (with bread inside)</w:t>
      </w:r>
      <w:r w:rsidRPr="00F73C98">
        <w:rPr>
          <w:rFonts w:ascii="Arial" w:hAnsi="Arial" w:cs="Arial"/>
          <w:sz w:val="22"/>
          <w:szCs w:val="22"/>
        </w:rPr>
        <w:t xml:space="preserve"> using the digital </w:t>
      </w:r>
      <w:r>
        <w:rPr>
          <w:rFonts w:ascii="Arial" w:hAnsi="Arial" w:cs="Arial"/>
          <w:sz w:val="22"/>
          <w:szCs w:val="22"/>
        </w:rPr>
        <w:t xml:space="preserve">balance. Turn on your balance </w:t>
      </w:r>
      <w:r w:rsidR="00A36A05">
        <w:rPr>
          <w:rFonts w:ascii="Arial" w:hAnsi="Arial" w:cs="Arial"/>
          <w:sz w:val="22"/>
          <w:szCs w:val="22"/>
        </w:rPr>
        <w:t>so</w:t>
      </w:r>
      <w:r w:rsidRPr="00F73C98">
        <w:rPr>
          <w:rFonts w:ascii="Arial" w:hAnsi="Arial" w:cs="Arial"/>
          <w:sz w:val="22"/>
          <w:szCs w:val="22"/>
        </w:rPr>
        <w:t xml:space="preserve"> it reads 0.00 g. Then place the entire Petri dish with the lid onto the sca</w:t>
      </w:r>
      <w:r>
        <w:rPr>
          <w:rFonts w:ascii="Arial" w:hAnsi="Arial" w:cs="Arial"/>
          <w:sz w:val="22"/>
          <w:szCs w:val="22"/>
        </w:rPr>
        <w:t>le.</w:t>
      </w:r>
    </w:p>
    <w:p w14:paraId="71C77F14" w14:textId="63C205D2" w:rsidR="006772B4" w:rsidRDefault="00F82027" w:rsidP="00F85469">
      <w:pPr>
        <w:pStyle w:val="ListParagraph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Record the start mass of your bread and Petri dish </w:t>
      </w:r>
      <w:r w:rsidR="004633DA">
        <w:rPr>
          <w:rFonts w:ascii="Arial" w:hAnsi="Arial" w:cs="Arial"/>
          <w:sz w:val="22"/>
          <w:szCs w:val="22"/>
        </w:rPr>
        <w:t xml:space="preserve">here: </w:t>
      </w:r>
    </w:p>
    <w:p w14:paraId="7BEA3A0D" w14:textId="77777777" w:rsidR="004633DA" w:rsidRDefault="004633DA" w:rsidP="004633DA">
      <w:pPr>
        <w:rPr>
          <w:rFonts w:ascii="Arial" w:hAnsi="Arial" w:cs="Arial"/>
          <w:sz w:val="22"/>
          <w:szCs w:val="22"/>
        </w:rPr>
      </w:pPr>
    </w:p>
    <w:p w14:paraId="0CD4486B" w14:textId="77777777" w:rsidR="002828CD" w:rsidRDefault="00192BA1" w:rsidP="002828CD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Date: _____________     </w:t>
      </w:r>
      <w:r w:rsidR="004633DA">
        <w:rPr>
          <w:rFonts w:ascii="Arial" w:hAnsi="Arial" w:cs="Arial"/>
          <w:sz w:val="22"/>
          <w:szCs w:val="22"/>
        </w:rPr>
        <w:t xml:space="preserve"> </w:t>
      </w:r>
    </w:p>
    <w:p w14:paraId="5AE54C7E" w14:textId="46EAF2BC" w:rsidR="004633DA" w:rsidRDefault="004633DA" w:rsidP="002828CD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Mass of my bread and Petri dish: _______________________</w:t>
      </w:r>
      <w:r w:rsidR="00192BA1">
        <w:rPr>
          <w:rFonts w:ascii="Arial" w:hAnsi="Arial" w:cs="Arial"/>
          <w:sz w:val="22"/>
          <w:szCs w:val="22"/>
        </w:rPr>
        <w:t>g</w:t>
      </w:r>
    </w:p>
    <w:p w14:paraId="06465827" w14:textId="77777777" w:rsidR="004633DA" w:rsidRPr="004633DA" w:rsidRDefault="004633DA" w:rsidP="004633DA">
      <w:pPr>
        <w:rPr>
          <w:rFonts w:ascii="Arial" w:hAnsi="Arial" w:cs="Arial"/>
          <w:sz w:val="22"/>
          <w:szCs w:val="22"/>
        </w:rPr>
      </w:pPr>
    </w:p>
    <w:p w14:paraId="3CB3F2D9" w14:textId="3EF97655" w:rsidR="008746BD" w:rsidRDefault="004633DA" w:rsidP="00F85469">
      <w:pPr>
        <w:pStyle w:val="ListParagraph"/>
        <w:numPr>
          <w:ilvl w:val="0"/>
          <w:numId w:val="7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Add the mass of your Petri dish and bread </w:t>
      </w:r>
      <w:r w:rsidR="00084781">
        <w:rPr>
          <w:rFonts w:ascii="Arial" w:hAnsi="Arial" w:cs="Arial"/>
          <w:sz w:val="22"/>
          <w:szCs w:val="22"/>
        </w:rPr>
        <w:t>to</w:t>
      </w:r>
      <w:r>
        <w:rPr>
          <w:rFonts w:ascii="Arial" w:hAnsi="Arial" w:cs="Arial"/>
          <w:sz w:val="22"/>
          <w:szCs w:val="22"/>
        </w:rPr>
        <w:t xml:space="preserve"> your group members’ results. Record the </w:t>
      </w:r>
      <w:r w:rsidRPr="005D675F">
        <w:rPr>
          <w:rFonts w:ascii="Arial" w:hAnsi="Arial" w:cs="Arial"/>
          <w:b/>
          <w:sz w:val="22"/>
          <w:szCs w:val="22"/>
        </w:rPr>
        <w:t>total mas</w:t>
      </w:r>
      <w:r w:rsidRPr="00E23309">
        <w:rPr>
          <w:rFonts w:ascii="Arial" w:hAnsi="Arial" w:cs="Arial"/>
          <w:b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of </w:t>
      </w:r>
      <w:r w:rsidRPr="00E23309">
        <w:rPr>
          <w:rFonts w:ascii="Arial" w:hAnsi="Arial" w:cs="Arial"/>
          <w:b/>
          <w:sz w:val="22"/>
          <w:szCs w:val="22"/>
        </w:rPr>
        <w:t>all</w:t>
      </w:r>
      <w:r>
        <w:rPr>
          <w:rFonts w:ascii="Arial" w:hAnsi="Arial" w:cs="Arial"/>
          <w:sz w:val="22"/>
          <w:szCs w:val="22"/>
        </w:rPr>
        <w:t xml:space="preserve"> Petri dishes and bread </w:t>
      </w:r>
      <w:r w:rsidR="005253C4">
        <w:rPr>
          <w:rFonts w:ascii="Arial" w:hAnsi="Arial" w:cs="Arial"/>
          <w:sz w:val="22"/>
          <w:szCs w:val="22"/>
        </w:rPr>
        <w:t xml:space="preserve">in your group </w:t>
      </w:r>
      <w:r>
        <w:rPr>
          <w:rFonts w:ascii="Arial" w:hAnsi="Arial" w:cs="Arial"/>
          <w:sz w:val="22"/>
          <w:szCs w:val="22"/>
        </w:rPr>
        <w:t xml:space="preserve">here: </w:t>
      </w:r>
    </w:p>
    <w:p w14:paraId="011F5584" w14:textId="77777777" w:rsidR="002828CD" w:rsidRDefault="00192BA1" w:rsidP="002828CD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Date: </w:t>
      </w:r>
      <w:r w:rsidR="002828CD">
        <w:rPr>
          <w:rFonts w:ascii="Arial" w:hAnsi="Arial" w:cs="Arial"/>
          <w:sz w:val="22"/>
          <w:szCs w:val="22"/>
        </w:rPr>
        <w:t>_______</w:t>
      </w:r>
      <w:r>
        <w:rPr>
          <w:rFonts w:ascii="Arial" w:hAnsi="Arial" w:cs="Arial"/>
          <w:sz w:val="22"/>
          <w:szCs w:val="22"/>
        </w:rPr>
        <w:t xml:space="preserve">____    </w:t>
      </w:r>
    </w:p>
    <w:p w14:paraId="12951C0D" w14:textId="04162F86" w:rsidR="002828CD" w:rsidRDefault="002828CD" w:rsidP="002828CD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Group Number/Name: </w:t>
      </w:r>
      <w:r w:rsidR="00192BA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</w:t>
      </w:r>
      <w:r w:rsidR="00ED280C">
        <w:rPr>
          <w:rFonts w:ascii="Arial" w:hAnsi="Arial" w:cs="Arial"/>
          <w:sz w:val="22"/>
          <w:szCs w:val="22"/>
        </w:rPr>
        <w:t xml:space="preserve">__________ </w:t>
      </w:r>
    </w:p>
    <w:p w14:paraId="45435A25" w14:textId="58075102" w:rsidR="00EA5805" w:rsidRDefault="00192BA1" w:rsidP="002828CD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Total mass of my group’s bread and Petri dish: </w:t>
      </w:r>
      <w:r w:rsidR="002828CD">
        <w:rPr>
          <w:rFonts w:ascii="Arial" w:hAnsi="Arial" w:cs="Arial"/>
          <w:sz w:val="22"/>
          <w:szCs w:val="22"/>
        </w:rPr>
        <w:t>_______________________</w:t>
      </w:r>
      <w:r>
        <w:rPr>
          <w:rFonts w:ascii="Arial" w:hAnsi="Arial" w:cs="Arial"/>
          <w:sz w:val="22"/>
          <w:szCs w:val="22"/>
        </w:rPr>
        <w:t>g</w:t>
      </w:r>
    </w:p>
    <w:p w14:paraId="2BBBA8EC" w14:textId="77777777" w:rsidR="00192BA1" w:rsidRPr="00EA5805" w:rsidRDefault="00192BA1" w:rsidP="00CD3F95">
      <w:pPr>
        <w:rPr>
          <w:rFonts w:ascii="Arial" w:hAnsi="Arial" w:cs="Arial"/>
          <w:sz w:val="22"/>
          <w:szCs w:val="22"/>
        </w:rPr>
      </w:pPr>
    </w:p>
    <w:sectPr w:rsidR="00192BA1" w:rsidRPr="00EA5805" w:rsidSect="00CD3F95">
      <w:headerReference w:type="first" r:id="rId8"/>
      <w:footerReference w:type="first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EF625" w14:textId="77777777" w:rsidR="00064ED7" w:rsidRDefault="00064ED7" w:rsidP="0056725A">
      <w:r>
        <w:separator/>
      </w:r>
    </w:p>
  </w:endnote>
  <w:endnote w:type="continuationSeparator" w:id="0">
    <w:p w14:paraId="6D4837A1" w14:textId="77777777" w:rsidR="00064ED7" w:rsidRDefault="00064ED7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84731" w14:textId="00ACD6CD" w:rsidR="00EA5805" w:rsidRPr="00D14F0D" w:rsidRDefault="00EA5805" w:rsidP="00EA5805">
    <w:pPr>
      <w:pStyle w:val="Footer"/>
      <w:jc w:val="right"/>
      <w:rPr>
        <w:rFonts w:ascii="Arial" w:hAnsi="Arial" w:cs="Arial"/>
        <w:i/>
        <w:sz w:val="16"/>
        <w:szCs w:val="16"/>
      </w:rPr>
    </w:pPr>
    <w:r w:rsidRPr="00D14F0D">
      <w:rPr>
        <w:rFonts w:ascii="Arial" w:hAnsi="Arial" w:cs="Arial"/>
        <w:noProof/>
      </w:rPr>
      <w:drawing>
        <wp:anchor distT="0" distB="0" distL="114300" distR="114300" simplePos="0" relativeHeight="251661312" behindDoc="0" locked="0" layoutInCell="1" allowOverlap="1" wp14:anchorId="030163A4" wp14:editId="6C6E49D3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4" name="Picture 4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14F0D">
      <w:rPr>
        <w:rFonts w:ascii="Arial" w:hAnsi="Arial" w:cs="Arial"/>
        <w:i/>
        <w:sz w:val="16"/>
        <w:szCs w:val="16"/>
      </w:rPr>
      <w:t>Decomposers Unit, Activity Pre-0</w:t>
    </w:r>
    <w:r w:rsidR="00A36A05">
      <w:rPr>
        <w:rFonts w:ascii="Arial" w:hAnsi="Arial" w:cs="Arial"/>
        <w:i/>
        <w:sz w:val="16"/>
        <w:szCs w:val="16"/>
      </w:rPr>
      <w:t>.</w:t>
    </w:r>
    <w:r w:rsidRPr="00D14F0D">
      <w:rPr>
        <w:rFonts w:ascii="Arial" w:hAnsi="Arial" w:cs="Arial"/>
        <w:i/>
        <w:sz w:val="16"/>
        <w:szCs w:val="16"/>
      </w:rPr>
      <w:t>1</w:t>
    </w:r>
  </w:p>
  <w:p w14:paraId="40B020FC" w14:textId="72809576" w:rsidR="00EA5805" w:rsidRPr="00D14F0D" w:rsidRDefault="00EA5805" w:rsidP="00EA5805">
    <w:pPr>
      <w:pStyle w:val="Footer"/>
      <w:jc w:val="right"/>
      <w:rPr>
        <w:rFonts w:ascii="Arial" w:hAnsi="Arial" w:cs="Arial"/>
        <w:i/>
        <w:sz w:val="16"/>
        <w:szCs w:val="16"/>
      </w:rPr>
    </w:pPr>
    <w:r w:rsidRPr="00D14F0D">
      <w:rPr>
        <w:rFonts w:ascii="Arial" w:hAnsi="Arial" w:cs="Arial"/>
        <w:i/>
        <w:sz w:val="16"/>
        <w:szCs w:val="16"/>
      </w:rPr>
      <w:t>Carbon: Transformations in Matter and Energy 201</w:t>
    </w:r>
    <w:r w:rsidR="00D14F0D" w:rsidRPr="00D14F0D">
      <w:rPr>
        <w:rFonts w:ascii="Arial" w:hAnsi="Arial" w:cs="Arial"/>
        <w:i/>
        <w:sz w:val="16"/>
        <w:szCs w:val="16"/>
      </w:rPr>
      <w:t>9</w:t>
    </w:r>
  </w:p>
  <w:p w14:paraId="36B9E404" w14:textId="49F2CCEC" w:rsidR="003C1AA8" w:rsidRPr="00D14F0D" w:rsidRDefault="00EA5805" w:rsidP="00D14F0D">
    <w:pPr>
      <w:pStyle w:val="Footer"/>
      <w:jc w:val="right"/>
      <w:rPr>
        <w:rFonts w:ascii="Arial" w:hAnsi="Arial" w:cs="Arial"/>
        <w:sz w:val="22"/>
        <w:szCs w:val="20"/>
      </w:rPr>
    </w:pPr>
    <w:r w:rsidRPr="00D14F0D">
      <w:rPr>
        <w:rFonts w:ascii="Arial" w:hAnsi="Arial" w:cs="Arial"/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B5F4B" w14:textId="77777777" w:rsidR="00064ED7" w:rsidRDefault="00064ED7" w:rsidP="0056725A">
      <w:r>
        <w:separator/>
      </w:r>
    </w:p>
  </w:footnote>
  <w:footnote w:type="continuationSeparator" w:id="0">
    <w:p w14:paraId="242E0A7E" w14:textId="77777777" w:rsidR="00064ED7" w:rsidRDefault="00064ED7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CE20A" w14:textId="77777777" w:rsidR="00EA5805" w:rsidRDefault="00EA5805" w:rsidP="00EA5805">
    <w:pPr>
      <w:tabs>
        <w:tab w:val="left" w:pos="3008"/>
      </w:tabs>
      <w:spacing w:after="120"/>
      <w:rPr>
        <w:rFonts w:ascii="Arial" w:hAnsi="Arial" w:cs="Arial"/>
      </w:rPr>
    </w:pPr>
    <w:r w:rsidRPr="009F544F">
      <w:rPr>
        <w:rFonts w:ascii="Arial" w:hAnsi="Arial" w:cs="Arial"/>
        <w:sz w:val="22"/>
        <w:szCs w:val="22"/>
      </w:rPr>
      <w:t>Name _______________________________ Teacher _________________ Date __________</w:t>
    </w:r>
  </w:p>
  <w:p w14:paraId="284A4A30" w14:textId="77777777" w:rsidR="00EA5805" w:rsidRDefault="00EA58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D925C7"/>
    <w:multiLevelType w:val="hybridMultilevel"/>
    <w:tmpl w:val="E7265DA8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E34A58"/>
    <w:multiLevelType w:val="hybridMultilevel"/>
    <w:tmpl w:val="F208CE82"/>
    <w:lvl w:ilvl="0" w:tplc="4900D70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F815B4"/>
    <w:multiLevelType w:val="hybridMultilevel"/>
    <w:tmpl w:val="89D64B5C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9C34A1"/>
    <w:multiLevelType w:val="hybridMultilevel"/>
    <w:tmpl w:val="9726308E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520B8A"/>
    <w:multiLevelType w:val="hybridMultilevel"/>
    <w:tmpl w:val="C880932E"/>
    <w:lvl w:ilvl="0" w:tplc="4900D70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DF7"/>
    <w:rsid w:val="00017700"/>
    <w:rsid w:val="00042493"/>
    <w:rsid w:val="00064ED7"/>
    <w:rsid w:val="00084781"/>
    <w:rsid w:val="000A3725"/>
    <w:rsid w:val="000B4B02"/>
    <w:rsid w:val="000E6DD6"/>
    <w:rsid w:val="00124F5D"/>
    <w:rsid w:val="00182D5B"/>
    <w:rsid w:val="001906F0"/>
    <w:rsid w:val="001922C6"/>
    <w:rsid w:val="00192BA1"/>
    <w:rsid w:val="00206831"/>
    <w:rsid w:val="0023015B"/>
    <w:rsid w:val="002438FD"/>
    <w:rsid w:val="002828CD"/>
    <w:rsid w:val="002A421B"/>
    <w:rsid w:val="003320BA"/>
    <w:rsid w:val="00343E76"/>
    <w:rsid w:val="00391232"/>
    <w:rsid w:val="003B5431"/>
    <w:rsid w:val="003C1AA8"/>
    <w:rsid w:val="00410159"/>
    <w:rsid w:val="00421738"/>
    <w:rsid w:val="00443DEB"/>
    <w:rsid w:val="00460EAD"/>
    <w:rsid w:val="004633DA"/>
    <w:rsid w:val="004734B7"/>
    <w:rsid w:val="00480F05"/>
    <w:rsid w:val="004911B5"/>
    <w:rsid w:val="00522807"/>
    <w:rsid w:val="005253C4"/>
    <w:rsid w:val="0056725A"/>
    <w:rsid w:val="005A28D3"/>
    <w:rsid w:val="005D675F"/>
    <w:rsid w:val="0060169F"/>
    <w:rsid w:val="00605CED"/>
    <w:rsid w:val="00611DF7"/>
    <w:rsid w:val="006437CA"/>
    <w:rsid w:val="006772B4"/>
    <w:rsid w:val="006B06B5"/>
    <w:rsid w:val="006D5420"/>
    <w:rsid w:val="00716E88"/>
    <w:rsid w:val="007279D9"/>
    <w:rsid w:val="00781E91"/>
    <w:rsid w:val="00787FBE"/>
    <w:rsid w:val="007B3788"/>
    <w:rsid w:val="007B7460"/>
    <w:rsid w:val="007E0C7D"/>
    <w:rsid w:val="008337B8"/>
    <w:rsid w:val="00841BC4"/>
    <w:rsid w:val="00864454"/>
    <w:rsid w:val="008746BD"/>
    <w:rsid w:val="00881550"/>
    <w:rsid w:val="008A0EA2"/>
    <w:rsid w:val="008F47D5"/>
    <w:rsid w:val="009325D7"/>
    <w:rsid w:val="00954DD9"/>
    <w:rsid w:val="00956CC3"/>
    <w:rsid w:val="00957FA3"/>
    <w:rsid w:val="009753AF"/>
    <w:rsid w:val="00990C38"/>
    <w:rsid w:val="009A33F8"/>
    <w:rsid w:val="009A7428"/>
    <w:rsid w:val="009D4AE9"/>
    <w:rsid w:val="00A36A05"/>
    <w:rsid w:val="00A6488F"/>
    <w:rsid w:val="00A712DE"/>
    <w:rsid w:val="00AA568D"/>
    <w:rsid w:val="00AD093C"/>
    <w:rsid w:val="00AD6148"/>
    <w:rsid w:val="00B50B2D"/>
    <w:rsid w:val="00B51D0B"/>
    <w:rsid w:val="00B61170"/>
    <w:rsid w:val="00B71988"/>
    <w:rsid w:val="00B776CE"/>
    <w:rsid w:val="00B8571B"/>
    <w:rsid w:val="00C27633"/>
    <w:rsid w:val="00C35D03"/>
    <w:rsid w:val="00CD3F95"/>
    <w:rsid w:val="00CE6EA5"/>
    <w:rsid w:val="00D14F0D"/>
    <w:rsid w:val="00D4685F"/>
    <w:rsid w:val="00D71ADB"/>
    <w:rsid w:val="00D75ABE"/>
    <w:rsid w:val="00D94578"/>
    <w:rsid w:val="00DA690E"/>
    <w:rsid w:val="00E23309"/>
    <w:rsid w:val="00E9210D"/>
    <w:rsid w:val="00E93B8E"/>
    <w:rsid w:val="00E95526"/>
    <w:rsid w:val="00EA2699"/>
    <w:rsid w:val="00EA5805"/>
    <w:rsid w:val="00ED280C"/>
    <w:rsid w:val="00F1372B"/>
    <w:rsid w:val="00F3374A"/>
    <w:rsid w:val="00F4436E"/>
    <w:rsid w:val="00F45BDA"/>
    <w:rsid w:val="00F73C98"/>
    <w:rsid w:val="00F82027"/>
    <w:rsid w:val="00F85469"/>
    <w:rsid w:val="00F91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C9243D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0177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77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77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77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770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7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2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Christa\Dropbox\2%20CTIME2%20General\2.2%20Curriculum%20Development\2.2.1%20Curriculum%20Materials\2.2.1.7%202015%20Revisions\7%20Preparing%20for%202015%20Revisions\Templates%20for%202015%20Revisions\Template%203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FA9773A-4BC8-6545-AFED-BCEC0EA3B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C:\Users\Christa\Dropbox\2 CTIME2 General\2.2 Curriculum Development\2.2.1 Curriculum Materials\2.2.1.7 2015 Revisions\7 Preparing for 2015 Revisions\Templates for 2015 Revisions\Template 3 Worksheet.dotx</Template>
  <TotalTime>4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Christa Haverly</dc:creator>
  <cp:keywords/>
  <dc:description/>
  <cp:lastModifiedBy>Edwards, Kirsten</cp:lastModifiedBy>
  <cp:revision>7</cp:revision>
  <dcterms:created xsi:type="dcterms:W3CDTF">2017-08-10T21:42:00Z</dcterms:created>
  <dcterms:modified xsi:type="dcterms:W3CDTF">2019-11-02T23:18:00Z</dcterms:modified>
</cp:coreProperties>
</file>